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B8AEB" w14:textId="77777777" w:rsidR="00424A5A" w:rsidRDefault="00E47843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07151F45" wp14:editId="67325D00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7D0BE0" w14:textId="77777777" w:rsidR="00424A5A" w:rsidRDefault="00424A5A"/>
    <w:p w14:paraId="1D3D5430" w14:textId="43CEBCE9" w:rsidR="00424A5A" w:rsidRDefault="00AF049F" w:rsidP="00AF049F">
      <w:pPr>
        <w:tabs>
          <w:tab w:val="left" w:pos="2596"/>
        </w:tabs>
      </w:pPr>
      <w:r>
        <w:tab/>
      </w:r>
    </w:p>
    <w:p w14:paraId="54D377AC" w14:textId="77777777" w:rsidR="00424A5A" w:rsidRPr="00427B3B" w:rsidRDefault="00424A5A" w:rsidP="00424A5A">
      <w:pPr>
        <w:rPr>
          <w:rFonts w:ascii="Arial" w:hAnsi="Arial" w:cs="Arial"/>
        </w:rPr>
      </w:pPr>
    </w:p>
    <w:p w14:paraId="2FD1AF24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45122" w:rsidRPr="00427B3B" w14:paraId="5E0EF97F" w14:textId="77777777" w:rsidTr="005357BA">
        <w:tc>
          <w:tcPr>
            <w:tcW w:w="1080" w:type="dxa"/>
            <w:vAlign w:val="center"/>
          </w:tcPr>
          <w:p w14:paraId="00A3F62B" w14:textId="77777777" w:rsidR="00245122" w:rsidRPr="00427B3B" w:rsidRDefault="00245122" w:rsidP="005357BA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D278353" w14:textId="3CCD227E" w:rsidR="00245122" w:rsidRPr="00427B3B" w:rsidRDefault="00146841" w:rsidP="005357B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146841">
              <w:rPr>
                <w:rFonts w:ascii="Arial" w:hAnsi="Arial" w:cs="Arial"/>
                <w:color w:val="0000FF"/>
                <w:sz w:val="16"/>
                <w:szCs w:val="16"/>
              </w:rPr>
              <w:t>43001-13/2026</w:t>
            </w:r>
            <w:r w:rsidR="00602ADC" w:rsidRPr="00602ADC">
              <w:rPr>
                <w:rFonts w:ascii="Arial" w:hAnsi="Arial" w:cs="Arial"/>
                <w:color w:val="0000FF"/>
                <w:sz w:val="16"/>
                <w:szCs w:val="16"/>
              </w:rPr>
              <w:t>-01</w:t>
            </w:r>
          </w:p>
        </w:tc>
        <w:tc>
          <w:tcPr>
            <w:tcW w:w="1080" w:type="dxa"/>
            <w:vAlign w:val="center"/>
          </w:tcPr>
          <w:p w14:paraId="5FE5C75E" w14:textId="77777777" w:rsidR="00245122" w:rsidRPr="00427B3B" w:rsidRDefault="00245122" w:rsidP="005357B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D1E39AE" w14:textId="77777777" w:rsidR="00245122" w:rsidRPr="00427B3B" w:rsidRDefault="00245122" w:rsidP="005357BA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5B977FCE" w14:textId="14E11788" w:rsidR="00245122" w:rsidRPr="00427B3B" w:rsidRDefault="00146841" w:rsidP="005357B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146841">
              <w:rPr>
                <w:rFonts w:ascii="Arial" w:hAnsi="Arial" w:cs="Arial"/>
                <w:color w:val="0000FF"/>
                <w:sz w:val="16"/>
                <w:szCs w:val="16"/>
              </w:rPr>
              <w:t>A-12/26 G</w:t>
            </w:r>
            <w:r w:rsidR="00602ADC" w:rsidRPr="00602ADC">
              <w:rPr>
                <w:rFonts w:ascii="Arial" w:hAnsi="Arial" w:cs="Arial"/>
                <w:color w:val="0000FF"/>
                <w:sz w:val="16"/>
                <w:szCs w:val="16"/>
              </w:rPr>
              <w:t xml:space="preserve">  </w:t>
            </w:r>
          </w:p>
        </w:tc>
      </w:tr>
      <w:tr w:rsidR="00245122" w:rsidRPr="00427B3B" w14:paraId="483319D1" w14:textId="77777777" w:rsidTr="005357BA">
        <w:tc>
          <w:tcPr>
            <w:tcW w:w="1080" w:type="dxa"/>
            <w:vAlign w:val="center"/>
          </w:tcPr>
          <w:p w14:paraId="7F865A0B" w14:textId="77777777" w:rsidR="00245122" w:rsidRPr="00427B3B" w:rsidRDefault="00245122" w:rsidP="005357BA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0396130" w14:textId="7F1379DB" w:rsidR="00245122" w:rsidRPr="00427B3B" w:rsidRDefault="00146841" w:rsidP="005357B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  <w:r w:rsidR="00AF049F"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="00602ADC" w:rsidRPr="00602ADC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03</w:t>
            </w:r>
            <w:r w:rsidR="00602ADC" w:rsidRPr="00602ADC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2026</w:t>
            </w:r>
          </w:p>
        </w:tc>
        <w:tc>
          <w:tcPr>
            <w:tcW w:w="1080" w:type="dxa"/>
            <w:vAlign w:val="center"/>
          </w:tcPr>
          <w:p w14:paraId="14525EC2" w14:textId="77777777" w:rsidR="00245122" w:rsidRPr="00427B3B" w:rsidRDefault="00245122" w:rsidP="005357B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709F6AB" w14:textId="77777777" w:rsidR="00245122" w:rsidRPr="00427B3B" w:rsidRDefault="00245122" w:rsidP="005357BA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1448CED2" w14:textId="740CDC63" w:rsidR="00245122" w:rsidRPr="00427B3B" w:rsidRDefault="00146841" w:rsidP="005357B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146841">
              <w:rPr>
                <w:rFonts w:ascii="Arial" w:hAnsi="Arial" w:cs="Arial"/>
                <w:color w:val="0000FF"/>
                <w:sz w:val="16"/>
                <w:szCs w:val="16"/>
              </w:rPr>
              <w:t>2431-26-000111/0</w:t>
            </w:r>
          </w:p>
        </w:tc>
      </w:tr>
    </w:tbl>
    <w:p w14:paraId="119A8D62" w14:textId="77777777" w:rsidR="00556816" w:rsidRDefault="00556816">
      <w:pPr>
        <w:rPr>
          <w:sz w:val="22"/>
        </w:rPr>
      </w:pPr>
    </w:p>
    <w:p w14:paraId="712E940F" w14:textId="77777777" w:rsidR="00424A5A" w:rsidRPr="00637BE6" w:rsidRDefault="00424A5A">
      <w:pPr>
        <w:rPr>
          <w:sz w:val="22"/>
        </w:rPr>
      </w:pPr>
    </w:p>
    <w:p w14:paraId="22F2EAC7" w14:textId="77777777" w:rsidR="00556816" w:rsidRPr="00637BE6" w:rsidRDefault="00556816">
      <w:pPr>
        <w:rPr>
          <w:sz w:val="22"/>
        </w:rPr>
      </w:pPr>
    </w:p>
    <w:p w14:paraId="5C259A59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299F422B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DBA2C6F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3890D0B" w14:textId="77777777">
        <w:tc>
          <w:tcPr>
            <w:tcW w:w="9288" w:type="dxa"/>
          </w:tcPr>
          <w:p w14:paraId="723B60E1" w14:textId="76C43420" w:rsidR="00556816" w:rsidRDefault="00146841" w:rsidP="00146841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146841">
              <w:rPr>
                <w:rFonts w:ascii="Tahoma" w:hAnsi="Tahoma" w:cs="Tahoma"/>
                <w:b/>
                <w:szCs w:val="20"/>
              </w:rPr>
              <w:t>Sanacija plazov in rekonstrukcija ceste R1-210/1105 MP Zg. Jezersko - Sp. Jezersko od km 1,000 do km 1,400 in od km 2,500 do km 2,700</w:t>
            </w:r>
          </w:p>
          <w:p w14:paraId="4A477CBC" w14:textId="5E961D53" w:rsidR="004B6544" w:rsidRPr="00F71733" w:rsidRDefault="004B6544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</w:p>
        </w:tc>
      </w:tr>
    </w:tbl>
    <w:p w14:paraId="2BC6232F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6B4080C9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2499A07F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4AEFD2E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3833ADC5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3A03D6" w14:paraId="18767F98" w14:textId="77777777" w:rsidTr="008F3A4E">
        <w:trPr>
          <w:trHeight w:val="1794"/>
        </w:trPr>
        <w:tc>
          <w:tcPr>
            <w:tcW w:w="9287" w:type="dxa"/>
          </w:tcPr>
          <w:p w14:paraId="7B5AD0C9" w14:textId="77777777" w:rsidR="00AF049F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74204781" w14:textId="77777777" w:rsidR="00AF049F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2DA14A0E" w14:textId="6608A148" w:rsidR="00AF049F" w:rsidRPr="00D950ED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D950ED">
              <w:rPr>
                <w:rFonts w:ascii="Tahoma" w:hAnsi="Tahoma" w:cs="Tahoma"/>
                <w:bCs/>
                <w:szCs w:val="20"/>
              </w:rPr>
              <w:t xml:space="preserve">Naročnik spreminja 1. točko navodil za pripravo ponudbe v delu, kjer je naveden datum za oddajo in odpiranje ponudb, tako da se glasi: </w:t>
            </w:r>
          </w:p>
          <w:p w14:paraId="1FA2D0CE" w14:textId="77777777" w:rsidR="00AF049F" w:rsidRPr="00D950ED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8564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66"/>
              <w:gridCol w:w="1427"/>
              <w:gridCol w:w="1557"/>
              <w:gridCol w:w="3114"/>
            </w:tblGrid>
            <w:tr w:rsidR="00AF049F" w:rsidRPr="00D950ED" w14:paraId="1396C090" w14:textId="77777777" w:rsidTr="00F43DFA">
              <w:trPr>
                <w:cantSplit/>
                <w:trHeight w:val="500"/>
              </w:trPr>
              <w:tc>
                <w:tcPr>
                  <w:tcW w:w="2466" w:type="dxa"/>
                </w:tcPr>
                <w:p w14:paraId="443140E2" w14:textId="77777777" w:rsidR="00AF049F" w:rsidRPr="00D950ED" w:rsidRDefault="00AF049F" w:rsidP="00AF049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 xml:space="preserve">Oddaja ponudb </w:t>
                  </w: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427" w:type="dxa"/>
                  <w:tcBorders>
                    <w:top w:val="single" w:sz="2" w:space="0" w:color="auto"/>
                  </w:tcBorders>
                  <w:vAlign w:val="center"/>
                </w:tcPr>
                <w:p w14:paraId="3092F3F8" w14:textId="32411699" w:rsidR="00AF049F" w:rsidRPr="00D950ED" w:rsidRDefault="00AF049F" w:rsidP="00AF049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26</w:t>
                  </w: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. 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. 2026</w:t>
                  </w:r>
                </w:p>
              </w:tc>
              <w:tc>
                <w:tcPr>
                  <w:tcW w:w="1557" w:type="dxa"/>
                  <w:tcBorders>
                    <w:top w:val="single" w:sz="2" w:space="0" w:color="auto"/>
                  </w:tcBorders>
                  <w:vAlign w:val="center"/>
                </w:tcPr>
                <w:p w14:paraId="10A65115" w14:textId="77777777" w:rsidR="00AF049F" w:rsidRPr="00D950ED" w:rsidRDefault="00AF049F" w:rsidP="00AF049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09:00</w:t>
                  </w:r>
                </w:p>
              </w:tc>
              <w:tc>
                <w:tcPr>
                  <w:tcW w:w="3114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578139E4" w14:textId="77777777" w:rsidR="00AF049F" w:rsidRPr="00D950ED" w:rsidRDefault="00AF049F" w:rsidP="00AF049F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Informacijski sistem e-JN</w:t>
                  </w:r>
                </w:p>
              </w:tc>
            </w:tr>
            <w:tr w:rsidR="00AF049F" w:rsidRPr="00D950ED" w14:paraId="523977B4" w14:textId="77777777" w:rsidTr="00F43DFA">
              <w:trPr>
                <w:cantSplit/>
                <w:trHeight w:val="500"/>
              </w:trPr>
              <w:tc>
                <w:tcPr>
                  <w:tcW w:w="2466" w:type="dxa"/>
                </w:tcPr>
                <w:p w14:paraId="19661AE6" w14:textId="77777777" w:rsidR="00AF049F" w:rsidRPr="00D950ED" w:rsidRDefault="00AF049F" w:rsidP="00AF049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 xml:space="preserve">Odpiranje ponudb </w:t>
                  </w: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427" w:type="dxa"/>
                  <w:tcBorders>
                    <w:top w:val="single" w:sz="2" w:space="0" w:color="auto"/>
                  </w:tcBorders>
                  <w:vAlign w:val="center"/>
                </w:tcPr>
                <w:p w14:paraId="7D22A113" w14:textId="0A78797A" w:rsidR="00AF049F" w:rsidRPr="00D950ED" w:rsidRDefault="00AF049F" w:rsidP="00AF049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26</w:t>
                  </w: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. 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. 2026</w:t>
                  </w:r>
                </w:p>
              </w:tc>
              <w:tc>
                <w:tcPr>
                  <w:tcW w:w="1557" w:type="dxa"/>
                  <w:tcBorders>
                    <w:top w:val="single" w:sz="2" w:space="0" w:color="auto"/>
                  </w:tcBorders>
                  <w:vAlign w:val="center"/>
                </w:tcPr>
                <w:p w14:paraId="348A4698" w14:textId="77777777" w:rsidR="00AF049F" w:rsidRPr="00D950ED" w:rsidRDefault="00AF049F" w:rsidP="00AF049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114" w:type="dxa"/>
                  <w:vMerge/>
                  <w:vAlign w:val="center"/>
                </w:tcPr>
                <w:p w14:paraId="37C31640" w14:textId="77777777" w:rsidR="00AF049F" w:rsidRPr="00D950ED" w:rsidRDefault="00AF049F" w:rsidP="00AF049F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01B22829" w14:textId="2B0AD2B5" w:rsidR="00AF049F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59423A60" w14:textId="5CC65FCC" w:rsidR="00AF049F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4155F6AB" w14:textId="19E4C4A2" w:rsidR="00AF049F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6986033B" w14:textId="77777777" w:rsidR="00AF049F" w:rsidRPr="00D873B1" w:rsidRDefault="00AF049F" w:rsidP="00AF049F">
            <w:pPr>
              <w:pBdr>
                <w:bottom w:val="single" w:sz="4" w:space="1" w:color="auto"/>
              </w:pBdr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</w:pPr>
            <w:r w:rsidRPr="00D873B1"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  <w:t>Garancija za resnost ponudbe velja na prvotno predviden rok za oddajo ponudb.</w:t>
            </w:r>
          </w:p>
          <w:p w14:paraId="78582B67" w14:textId="77777777" w:rsidR="00AF049F" w:rsidRPr="00D950ED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70FC41D5" w14:textId="1BE41EF3" w:rsidR="00ED4DAF" w:rsidRPr="003A03D6" w:rsidRDefault="00ED4DAF" w:rsidP="008F3A4E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14:paraId="15099D66" w14:textId="77777777" w:rsidR="00556816" w:rsidRPr="003A03D6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CE807D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5C822011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54519" w14:textId="77777777" w:rsidR="005C3350" w:rsidRDefault="005C3350">
      <w:r>
        <w:separator/>
      </w:r>
    </w:p>
  </w:endnote>
  <w:endnote w:type="continuationSeparator" w:id="0">
    <w:p w14:paraId="15C07AC0" w14:textId="77777777" w:rsidR="005C3350" w:rsidRDefault="005C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284E8" w14:textId="77777777" w:rsidR="00E47843" w:rsidRDefault="00E4784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3B90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7021D3CD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A2FB49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1330D8CF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3FA34B8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0C56789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E4784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5CC741E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3391503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4810B" w14:textId="77777777" w:rsidR="00A17575" w:rsidRDefault="00A17575" w:rsidP="002507C2">
    <w:pPr>
      <w:pStyle w:val="Noga"/>
      <w:ind w:firstLine="540"/>
    </w:pPr>
    <w:r>
      <w:t xml:space="preserve">  </w:t>
    </w:r>
    <w:r w:rsidR="00E47843" w:rsidRPr="00643501">
      <w:rPr>
        <w:noProof/>
        <w:lang w:eastAsia="sl-SI"/>
      </w:rPr>
      <w:drawing>
        <wp:inline distT="0" distB="0" distL="0" distR="0" wp14:anchorId="545656E0" wp14:editId="0F4FBB33">
          <wp:extent cx="541020" cy="43116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47843" w:rsidRPr="00643501">
      <w:rPr>
        <w:noProof/>
        <w:lang w:eastAsia="sl-SI"/>
      </w:rPr>
      <w:drawing>
        <wp:inline distT="0" distB="0" distL="0" distR="0" wp14:anchorId="00CD559E" wp14:editId="605A49D1">
          <wp:extent cx="431165" cy="43116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165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47843" w:rsidRPr="00CF74F9">
      <w:rPr>
        <w:noProof/>
        <w:lang w:eastAsia="sl-SI"/>
      </w:rPr>
      <w:drawing>
        <wp:inline distT="0" distB="0" distL="0" distR="0" wp14:anchorId="02CEB258" wp14:editId="4E9C899F">
          <wp:extent cx="2337435" cy="34099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B8778A1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787BE" w14:textId="77777777" w:rsidR="005C3350" w:rsidRDefault="005C3350">
      <w:r>
        <w:separator/>
      </w:r>
    </w:p>
  </w:footnote>
  <w:footnote w:type="continuationSeparator" w:id="0">
    <w:p w14:paraId="2AA046FB" w14:textId="77777777" w:rsidR="005C3350" w:rsidRDefault="005C3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B98C" w14:textId="77777777" w:rsidR="00E47843" w:rsidRDefault="00E4784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6930" w14:textId="77777777" w:rsidR="00E47843" w:rsidRDefault="00E4784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B544" w14:textId="77777777" w:rsidR="00E47843" w:rsidRDefault="00E478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4BD7F49"/>
    <w:multiLevelType w:val="hybridMultilevel"/>
    <w:tmpl w:val="65783AEC"/>
    <w:lvl w:ilvl="0" w:tplc="CC44D9C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4"/>
  </w:num>
  <w:num w:numId="15">
    <w:abstractNumId w:val="10"/>
  </w:num>
  <w:num w:numId="16">
    <w:abstractNumId w:val="3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43"/>
    <w:rsid w:val="000646A9"/>
    <w:rsid w:val="00140924"/>
    <w:rsid w:val="00146841"/>
    <w:rsid w:val="001836BB"/>
    <w:rsid w:val="001957E4"/>
    <w:rsid w:val="00231287"/>
    <w:rsid w:val="00245122"/>
    <w:rsid w:val="002507C2"/>
    <w:rsid w:val="002B10C8"/>
    <w:rsid w:val="002C28C0"/>
    <w:rsid w:val="003133A6"/>
    <w:rsid w:val="00314CA2"/>
    <w:rsid w:val="003A03D6"/>
    <w:rsid w:val="003A11DD"/>
    <w:rsid w:val="00401F0C"/>
    <w:rsid w:val="00424A5A"/>
    <w:rsid w:val="004B34B5"/>
    <w:rsid w:val="004B6544"/>
    <w:rsid w:val="004F324C"/>
    <w:rsid w:val="00556816"/>
    <w:rsid w:val="005B3896"/>
    <w:rsid w:val="005C3350"/>
    <w:rsid w:val="005E6D75"/>
    <w:rsid w:val="00602ADC"/>
    <w:rsid w:val="006067A9"/>
    <w:rsid w:val="00637BE6"/>
    <w:rsid w:val="00693961"/>
    <w:rsid w:val="008106B1"/>
    <w:rsid w:val="00886791"/>
    <w:rsid w:val="008A2B42"/>
    <w:rsid w:val="008B421C"/>
    <w:rsid w:val="008F314A"/>
    <w:rsid w:val="008F3A4E"/>
    <w:rsid w:val="008F681F"/>
    <w:rsid w:val="0090163B"/>
    <w:rsid w:val="009871E1"/>
    <w:rsid w:val="00A05C73"/>
    <w:rsid w:val="00A17575"/>
    <w:rsid w:val="00A6626B"/>
    <w:rsid w:val="00A84C84"/>
    <w:rsid w:val="00AB6E6C"/>
    <w:rsid w:val="00AD4C8F"/>
    <w:rsid w:val="00AF049F"/>
    <w:rsid w:val="00B05C73"/>
    <w:rsid w:val="00B50595"/>
    <w:rsid w:val="00B91435"/>
    <w:rsid w:val="00BA38BA"/>
    <w:rsid w:val="00E47843"/>
    <w:rsid w:val="00E51016"/>
    <w:rsid w:val="00EA7C75"/>
    <w:rsid w:val="00EB24F7"/>
    <w:rsid w:val="00ED4DAF"/>
    <w:rsid w:val="00F71733"/>
    <w:rsid w:val="00F86368"/>
    <w:rsid w:val="00FA1E40"/>
    <w:rsid w:val="00FB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33C3F5"/>
  <w15:chartTrackingRefBased/>
  <w15:docId w15:val="{A4BCA19D-D2EE-4CFA-87A0-586EB43C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3A11DD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FB52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62</TotalTime>
  <Pages>1</Pages>
  <Words>125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Zvonka Planinec</dc:creator>
  <cp:keywords/>
  <dc:description/>
  <cp:lastModifiedBy>SBrodt</cp:lastModifiedBy>
  <cp:revision>12</cp:revision>
  <cp:lastPrinted>2008-09-04T08:55:00Z</cp:lastPrinted>
  <dcterms:created xsi:type="dcterms:W3CDTF">2022-04-13T05:34:00Z</dcterms:created>
  <dcterms:modified xsi:type="dcterms:W3CDTF">2026-03-13T11:25:00Z</dcterms:modified>
</cp:coreProperties>
</file>